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149183A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A70493">
        <w:rPr>
          <w:rFonts w:cs="Arial"/>
        </w:rPr>
        <w:t>2</w:t>
      </w:r>
      <w:r w:rsidR="00120D5B" w:rsidRPr="008635E1">
        <w:rPr>
          <w:rFonts w:cs="Arial"/>
        </w:rPr>
        <w:t>-00</w:t>
      </w:r>
      <w:r w:rsidR="001C36DA">
        <w:rPr>
          <w:rFonts w:cs="Arial"/>
        </w:rPr>
        <w:t>01</w:t>
      </w:r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6208598E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1C36DA">
        <w:rPr>
          <w:rFonts w:cs="Arial"/>
        </w:rPr>
        <w:t>006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96634A8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</w:t>
      </w:r>
      <w:r w:rsidR="00E26E5D"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FD06F" w14:textId="77777777" w:rsidR="008F237C" w:rsidRDefault="008F237C">
      <w:r>
        <w:separator/>
      </w:r>
    </w:p>
  </w:endnote>
  <w:endnote w:type="continuationSeparator" w:id="0">
    <w:p w14:paraId="2B6991D1" w14:textId="77777777" w:rsidR="008F237C" w:rsidRDefault="008F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DDF0C" w14:textId="77777777" w:rsidR="008F237C" w:rsidRDefault="008F237C">
      <w:r>
        <w:separator/>
      </w:r>
    </w:p>
  </w:footnote>
  <w:footnote w:type="continuationSeparator" w:id="0">
    <w:p w14:paraId="0A1ACD95" w14:textId="77777777" w:rsidR="008F237C" w:rsidRDefault="008F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6CC4"/>
    <w:rsid w:val="006315C1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AE95C395-CFBE-4627-B758-E1899C35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7</cp:revision>
  <cp:lastPrinted>2024-01-04T12:43:00Z</cp:lastPrinted>
  <dcterms:created xsi:type="dcterms:W3CDTF">2023-06-02T09:40:00Z</dcterms:created>
  <dcterms:modified xsi:type="dcterms:W3CDTF">2024-01-10T10:38:00Z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